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681" w:rsidRPr="008035DF" w:rsidRDefault="00926681" w:rsidP="009D60C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8035DF">
        <w:rPr>
          <w:rFonts w:ascii="Times New Roman" w:hAnsi="Times New Roman"/>
          <w:b/>
          <w:sz w:val="28"/>
          <w:szCs w:val="28"/>
        </w:rPr>
        <w:t>Итоги учебных достижений обучающихся</w:t>
      </w:r>
    </w:p>
    <w:p w:rsidR="00926681" w:rsidRPr="008035DF" w:rsidRDefault="00926681" w:rsidP="009D60C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8035DF">
        <w:rPr>
          <w:rFonts w:ascii="Times New Roman" w:hAnsi="Times New Roman"/>
          <w:b/>
          <w:sz w:val="28"/>
          <w:szCs w:val="28"/>
        </w:rPr>
        <w:t>МОУ «Школа-гимназия №6» г. Джанкоя</w:t>
      </w:r>
    </w:p>
    <w:p w:rsidR="00926681" w:rsidRPr="008035DF" w:rsidRDefault="00926681" w:rsidP="009D60C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8035DF">
        <w:rPr>
          <w:rFonts w:ascii="Times New Roman" w:hAnsi="Times New Roman"/>
          <w:b/>
          <w:sz w:val="28"/>
          <w:szCs w:val="28"/>
        </w:rPr>
        <w:t>за 1 четверть 2018-2019 уч.г</w:t>
      </w:r>
    </w:p>
    <w:p w:rsidR="00926681" w:rsidRDefault="00926681" w:rsidP="00EB6CA3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tbl>
      <w:tblPr>
        <w:tblW w:w="1624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3"/>
        <w:gridCol w:w="808"/>
        <w:gridCol w:w="739"/>
        <w:gridCol w:w="336"/>
        <w:gridCol w:w="576"/>
        <w:gridCol w:w="576"/>
        <w:gridCol w:w="456"/>
        <w:gridCol w:w="518"/>
        <w:gridCol w:w="994"/>
        <w:gridCol w:w="739"/>
        <w:gridCol w:w="336"/>
        <w:gridCol w:w="456"/>
        <w:gridCol w:w="576"/>
        <w:gridCol w:w="456"/>
        <w:gridCol w:w="518"/>
        <w:gridCol w:w="993"/>
        <w:gridCol w:w="739"/>
        <w:gridCol w:w="336"/>
        <w:gridCol w:w="576"/>
        <w:gridCol w:w="576"/>
        <w:gridCol w:w="456"/>
        <w:gridCol w:w="518"/>
        <w:gridCol w:w="1081"/>
        <w:gridCol w:w="739"/>
        <w:gridCol w:w="336"/>
        <w:gridCol w:w="336"/>
        <w:gridCol w:w="336"/>
        <w:gridCol w:w="336"/>
        <w:gridCol w:w="518"/>
      </w:tblGrid>
      <w:tr w:rsidR="00926681" w:rsidRPr="001704AF" w:rsidTr="001704AF">
        <w:trPr>
          <w:trHeight w:val="353"/>
        </w:trPr>
        <w:tc>
          <w:tcPr>
            <w:tcW w:w="830" w:type="dxa"/>
            <w:vMerge w:val="restart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МОУ</w:t>
            </w:r>
          </w:p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№6</w:t>
            </w:r>
          </w:p>
        </w:tc>
        <w:tc>
          <w:tcPr>
            <w:tcW w:w="808" w:type="dxa"/>
            <w:vMerge w:val="restart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Всего обуч-ся</w:t>
            </w:r>
          </w:p>
        </w:tc>
        <w:tc>
          <w:tcPr>
            <w:tcW w:w="739" w:type="dxa"/>
            <w:vMerge w:val="restart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Ср.б.</w:t>
            </w:r>
          </w:p>
        </w:tc>
        <w:tc>
          <w:tcPr>
            <w:tcW w:w="1869" w:type="dxa"/>
            <w:gridSpan w:val="4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  <w:tc>
          <w:tcPr>
            <w:tcW w:w="518" w:type="dxa"/>
            <w:vMerge w:val="restart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н/а</w:t>
            </w:r>
          </w:p>
        </w:tc>
        <w:tc>
          <w:tcPr>
            <w:tcW w:w="994" w:type="dxa"/>
            <w:vMerge w:val="restart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Всего обуч. нач.шк.</w:t>
            </w:r>
          </w:p>
        </w:tc>
        <w:tc>
          <w:tcPr>
            <w:tcW w:w="739" w:type="dxa"/>
            <w:vMerge w:val="restart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Ср.б.</w:t>
            </w:r>
          </w:p>
        </w:tc>
        <w:tc>
          <w:tcPr>
            <w:tcW w:w="1508" w:type="dxa"/>
            <w:gridSpan w:val="4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  <w:tc>
          <w:tcPr>
            <w:tcW w:w="518" w:type="dxa"/>
            <w:vMerge w:val="restart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н/а</w:t>
            </w:r>
          </w:p>
        </w:tc>
        <w:tc>
          <w:tcPr>
            <w:tcW w:w="993" w:type="dxa"/>
            <w:vMerge w:val="restart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Всего обуч. осн.шк.</w:t>
            </w:r>
          </w:p>
        </w:tc>
        <w:tc>
          <w:tcPr>
            <w:tcW w:w="739" w:type="dxa"/>
            <w:vMerge w:val="restart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Ср.б.</w:t>
            </w:r>
          </w:p>
        </w:tc>
        <w:tc>
          <w:tcPr>
            <w:tcW w:w="1456" w:type="dxa"/>
            <w:gridSpan w:val="4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  <w:tc>
          <w:tcPr>
            <w:tcW w:w="518" w:type="dxa"/>
            <w:vMerge w:val="restart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н/а</w:t>
            </w:r>
          </w:p>
        </w:tc>
        <w:tc>
          <w:tcPr>
            <w:tcW w:w="1081" w:type="dxa"/>
            <w:vMerge w:val="restart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Всего обуч-сяср.шк.</w:t>
            </w:r>
          </w:p>
        </w:tc>
        <w:tc>
          <w:tcPr>
            <w:tcW w:w="757" w:type="dxa"/>
            <w:vMerge w:val="restart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Ср.б.</w:t>
            </w:r>
          </w:p>
        </w:tc>
        <w:tc>
          <w:tcPr>
            <w:tcW w:w="1572" w:type="dxa"/>
            <w:gridSpan w:val="4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  <w:tc>
          <w:tcPr>
            <w:tcW w:w="603" w:type="dxa"/>
            <w:vMerge w:val="restart"/>
            <w:tcBorders>
              <w:bottom w:val="nil"/>
            </w:tcBorders>
            <w:vAlign w:val="center"/>
          </w:tcPr>
          <w:p w:rsidR="00926681" w:rsidRPr="001704AF" w:rsidRDefault="00926681" w:rsidP="001704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н/а</w:t>
            </w:r>
          </w:p>
        </w:tc>
      </w:tr>
      <w:tr w:rsidR="00926681" w:rsidRPr="001704AF" w:rsidTr="001704AF">
        <w:trPr>
          <w:trHeight w:val="877"/>
        </w:trPr>
        <w:tc>
          <w:tcPr>
            <w:tcW w:w="830" w:type="dxa"/>
            <w:vMerge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dxa"/>
            <w:vMerge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vMerge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8" w:type="dxa"/>
            <w:vMerge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vMerge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7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7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7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8" w:type="dxa"/>
            <w:vMerge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vMerge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4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4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4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8" w:type="dxa"/>
            <w:vMerge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1" w:type="dxa"/>
            <w:vMerge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" w:type="dxa"/>
            <w:vMerge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6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6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3" w:type="dxa"/>
            <w:vMerge/>
            <w:tcBorders>
              <w:bottom w:val="nil"/>
            </w:tcBorders>
          </w:tcPr>
          <w:p w:rsidR="00926681" w:rsidRPr="001704AF" w:rsidRDefault="00926681" w:rsidP="001704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6681" w:rsidRPr="001704AF" w:rsidTr="001704AF">
        <w:trPr>
          <w:trHeight w:val="371"/>
        </w:trPr>
        <w:tc>
          <w:tcPr>
            <w:tcW w:w="830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724</w:t>
            </w:r>
          </w:p>
        </w:tc>
        <w:tc>
          <w:tcPr>
            <w:tcW w:w="739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381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6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283</w:t>
            </w:r>
          </w:p>
        </w:tc>
        <w:tc>
          <w:tcPr>
            <w:tcW w:w="576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347</w:t>
            </w:r>
          </w:p>
        </w:tc>
        <w:tc>
          <w:tcPr>
            <w:tcW w:w="456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518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4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281</w:t>
            </w:r>
          </w:p>
        </w:tc>
        <w:tc>
          <w:tcPr>
            <w:tcW w:w="739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377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77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77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  <w:tc>
          <w:tcPr>
            <w:tcW w:w="377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18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  <w:tc>
          <w:tcPr>
            <w:tcW w:w="993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443</w:t>
            </w:r>
          </w:p>
        </w:tc>
        <w:tc>
          <w:tcPr>
            <w:tcW w:w="739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364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4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227</w:t>
            </w:r>
          </w:p>
        </w:tc>
        <w:tc>
          <w:tcPr>
            <w:tcW w:w="364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364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18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1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:rsidR="00926681" w:rsidRPr="001704AF" w:rsidRDefault="00926681" w:rsidP="001704A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Merge/>
          </w:tcPr>
          <w:p w:rsidR="00926681" w:rsidRPr="001704AF" w:rsidRDefault="00926681" w:rsidP="001704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26681" w:rsidRDefault="00926681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926681" w:rsidRDefault="00926681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926681" w:rsidRDefault="00926681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926681" w:rsidRDefault="00926681" w:rsidP="00420676">
      <w:pPr>
        <w:pStyle w:val="NoSpacing"/>
        <w:tabs>
          <w:tab w:val="left" w:pos="4536"/>
        </w:tabs>
        <w:jc w:val="both"/>
        <w:rPr>
          <w:rFonts w:ascii="Times New Roman" w:hAnsi="Times New Roman"/>
          <w:sz w:val="28"/>
          <w:szCs w:val="28"/>
        </w:rPr>
      </w:pPr>
    </w:p>
    <w:p w:rsidR="00926681" w:rsidRDefault="00926681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926681" w:rsidRDefault="00926681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926681" w:rsidRDefault="00926681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926681" w:rsidRDefault="00926681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926681" w:rsidRDefault="00926681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926681" w:rsidRDefault="00926681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926681" w:rsidRDefault="00926681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926681" w:rsidRDefault="00926681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926681" w:rsidRDefault="00926681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926681" w:rsidRDefault="00926681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926681" w:rsidRDefault="00926681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926681" w:rsidRDefault="00926681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926681" w:rsidRDefault="00926681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926681" w:rsidRDefault="00926681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926681" w:rsidRDefault="00926681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926681" w:rsidRDefault="00926681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926681" w:rsidRDefault="00926681" w:rsidP="009D60C9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Результативность обучения по учебным предметам</w:t>
      </w:r>
    </w:p>
    <w:p w:rsidR="00926681" w:rsidRDefault="00926681" w:rsidP="009D60C9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926681" w:rsidRDefault="00926681" w:rsidP="009D60C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2-4 кл.</w:t>
      </w:r>
    </w:p>
    <w:p w:rsidR="00926681" w:rsidRDefault="00926681" w:rsidP="009D60C9">
      <w:pPr>
        <w:pStyle w:val="NoSpacing"/>
        <w:rPr>
          <w:rFonts w:ascii="Times New Roman" w:hAnsi="Times New Roman"/>
          <w:sz w:val="28"/>
          <w:szCs w:val="28"/>
        </w:rPr>
      </w:pPr>
    </w:p>
    <w:tbl>
      <w:tblPr>
        <w:tblW w:w="1627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3"/>
        <w:gridCol w:w="2392"/>
        <w:gridCol w:w="1105"/>
        <w:gridCol w:w="1104"/>
        <w:gridCol w:w="1103"/>
        <w:gridCol w:w="1103"/>
        <w:gridCol w:w="1103"/>
        <w:gridCol w:w="1103"/>
        <w:gridCol w:w="1103"/>
        <w:gridCol w:w="1103"/>
        <w:gridCol w:w="1103"/>
        <w:gridCol w:w="1103"/>
        <w:gridCol w:w="1155"/>
        <w:gridCol w:w="1106"/>
      </w:tblGrid>
      <w:tr w:rsidR="00926681" w:rsidRPr="001704AF" w:rsidTr="001704AF">
        <w:trPr>
          <w:trHeight w:val="298"/>
        </w:trPr>
        <w:tc>
          <w:tcPr>
            <w:tcW w:w="593" w:type="dxa"/>
            <w:vMerge w:val="restart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392" w:type="dxa"/>
            <w:vMerge w:val="restart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105" w:type="dxa"/>
            <w:vMerge w:val="restart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Кол-во обуч-ся</w:t>
            </w:r>
          </w:p>
        </w:tc>
        <w:tc>
          <w:tcPr>
            <w:tcW w:w="1104" w:type="dxa"/>
            <w:vMerge w:val="restart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н/а</w:t>
            </w:r>
          </w:p>
        </w:tc>
        <w:tc>
          <w:tcPr>
            <w:tcW w:w="2206" w:type="dxa"/>
            <w:gridSpan w:val="2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06" w:type="dxa"/>
            <w:gridSpan w:val="2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6" w:type="dxa"/>
            <w:gridSpan w:val="2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06" w:type="dxa"/>
            <w:gridSpan w:val="2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55" w:type="dxa"/>
            <w:vMerge w:val="restart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Качество знаний  (%)</w:t>
            </w:r>
          </w:p>
        </w:tc>
        <w:tc>
          <w:tcPr>
            <w:tcW w:w="1106" w:type="dxa"/>
            <w:vMerge w:val="restart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Ср.б.</w:t>
            </w:r>
          </w:p>
        </w:tc>
      </w:tr>
      <w:tr w:rsidR="00926681" w:rsidRPr="001704AF" w:rsidTr="001704AF">
        <w:trPr>
          <w:trHeight w:val="159"/>
        </w:trPr>
        <w:tc>
          <w:tcPr>
            <w:tcW w:w="593" w:type="dxa"/>
            <w:vMerge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vMerge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103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03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103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03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103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03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103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55" w:type="dxa"/>
            <w:vMerge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vMerge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681" w:rsidRPr="001704AF" w:rsidTr="001704AF">
        <w:trPr>
          <w:trHeight w:val="315"/>
        </w:trPr>
        <w:tc>
          <w:tcPr>
            <w:tcW w:w="593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392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105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281</w:t>
            </w:r>
          </w:p>
        </w:tc>
        <w:tc>
          <w:tcPr>
            <w:tcW w:w="1104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55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106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</w:tr>
      <w:tr w:rsidR="00926681" w:rsidRPr="001704AF" w:rsidTr="001704AF">
        <w:trPr>
          <w:trHeight w:val="315"/>
        </w:trPr>
        <w:tc>
          <w:tcPr>
            <w:tcW w:w="593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2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Литерат.чт</w:t>
            </w:r>
          </w:p>
        </w:tc>
        <w:tc>
          <w:tcPr>
            <w:tcW w:w="1105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1104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155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106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926681" w:rsidRPr="001704AF" w:rsidTr="001704AF">
        <w:trPr>
          <w:trHeight w:val="315"/>
        </w:trPr>
        <w:tc>
          <w:tcPr>
            <w:tcW w:w="593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92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Англ.язык</w:t>
            </w:r>
          </w:p>
        </w:tc>
        <w:tc>
          <w:tcPr>
            <w:tcW w:w="1105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279</w:t>
            </w:r>
          </w:p>
        </w:tc>
        <w:tc>
          <w:tcPr>
            <w:tcW w:w="1104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55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106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926681" w:rsidRPr="001704AF" w:rsidTr="001704AF">
        <w:trPr>
          <w:trHeight w:val="315"/>
        </w:trPr>
        <w:tc>
          <w:tcPr>
            <w:tcW w:w="593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92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105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281</w:t>
            </w:r>
          </w:p>
        </w:tc>
        <w:tc>
          <w:tcPr>
            <w:tcW w:w="1104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155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106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</w:tr>
      <w:tr w:rsidR="00926681" w:rsidRPr="001704AF" w:rsidTr="001704AF">
        <w:trPr>
          <w:trHeight w:val="315"/>
        </w:trPr>
        <w:tc>
          <w:tcPr>
            <w:tcW w:w="593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92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105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1104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155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106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</w:tr>
      <w:tr w:rsidR="00926681" w:rsidRPr="001704AF" w:rsidTr="001704AF">
        <w:trPr>
          <w:trHeight w:val="315"/>
        </w:trPr>
        <w:tc>
          <w:tcPr>
            <w:tcW w:w="593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92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ИЗО</w:t>
            </w:r>
          </w:p>
        </w:tc>
        <w:tc>
          <w:tcPr>
            <w:tcW w:w="1105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1104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208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155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106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</w:tr>
      <w:tr w:rsidR="00926681" w:rsidRPr="001704AF" w:rsidTr="001704AF">
        <w:trPr>
          <w:trHeight w:val="315"/>
        </w:trPr>
        <w:tc>
          <w:tcPr>
            <w:tcW w:w="593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92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105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1104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224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55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106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</w:tr>
      <w:tr w:rsidR="00926681" w:rsidRPr="001704AF" w:rsidTr="001704AF">
        <w:trPr>
          <w:trHeight w:val="315"/>
        </w:trPr>
        <w:tc>
          <w:tcPr>
            <w:tcW w:w="593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92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1105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279</w:t>
            </w:r>
          </w:p>
        </w:tc>
        <w:tc>
          <w:tcPr>
            <w:tcW w:w="1104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55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106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</w:tr>
      <w:tr w:rsidR="00926681" w:rsidRPr="001704AF" w:rsidTr="001704AF">
        <w:trPr>
          <w:trHeight w:val="315"/>
        </w:trPr>
        <w:tc>
          <w:tcPr>
            <w:tcW w:w="593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392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05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277</w:t>
            </w:r>
          </w:p>
        </w:tc>
        <w:tc>
          <w:tcPr>
            <w:tcW w:w="1104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103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155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106" w:type="dxa"/>
            <w:vAlign w:val="center"/>
          </w:tcPr>
          <w:p w:rsidR="00926681" w:rsidRPr="001704AF" w:rsidRDefault="00926681" w:rsidP="001704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</w:tr>
      <w:tr w:rsidR="00926681" w:rsidRPr="001704AF" w:rsidTr="001704AF">
        <w:trPr>
          <w:trHeight w:val="315"/>
        </w:trPr>
        <w:tc>
          <w:tcPr>
            <w:tcW w:w="593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92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Другие*</w:t>
            </w:r>
          </w:p>
        </w:tc>
        <w:tc>
          <w:tcPr>
            <w:tcW w:w="1105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681" w:rsidRPr="001704AF" w:rsidTr="001704AF">
        <w:trPr>
          <w:trHeight w:val="315"/>
        </w:trPr>
        <w:tc>
          <w:tcPr>
            <w:tcW w:w="593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</w:tcPr>
          <w:p w:rsidR="00926681" w:rsidRPr="001704AF" w:rsidRDefault="00926681" w:rsidP="009D60C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26681" w:rsidRDefault="00926681" w:rsidP="00CB21E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Примечания:</w:t>
      </w:r>
    </w:p>
    <w:p w:rsidR="00926681" w:rsidRDefault="00926681" w:rsidP="001820CA">
      <w:pPr>
        <w:pStyle w:val="NoSpacing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Волощук Кира (3Г)- Приказ об обучении на дому ( Приказ № 366 от 31.08.2018)</w:t>
      </w:r>
    </w:p>
    <w:p w:rsidR="00926681" w:rsidRDefault="00926681" w:rsidP="001820CA">
      <w:pPr>
        <w:pStyle w:val="NoSpacing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Самойлок Никита(2А)- Приказ об обучении по адаптированной программе ( Приказ № 320 от 31.08.2018)</w:t>
      </w:r>
    </w:p>
    <w:p w:rsidR="00926681" w:rsidRDefault="00926681" w:rsidP="001820CA">
      <w:pPr>
        <w:pStyle w:val="NoSpacing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Сеферов Тимур (4В)- Приказ об освобождении от занятий по физической культуре ( Приказ № 466 от 17.10. 2018)</w:t>
      </w:r>
    </w:p>
    <w:p w:rsidR="00926681" w:rsidRDefault="00926681" w:rsidP="001820CA">
      <w:pPr>
        <w:pStyle w:val="NoSpacing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Заметаева Вероника (4В)</w:t>
      </w:r>
      <w:r w:rsidRPr="001820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)- Приказ об освобождении от занятий по физической культуре ( Приказ № 466 от 17.10. 2018)</w:t>
      </w:r>
    </w:p>
    <w:p w:rsidR="00926681" w:rsidRDefault="00926681" w:rsidP="001820CA">
      <w:pPr>
        <w:pStyle w:val="NoSpacing"/>
        <w:ind w:left="720"/>
        <w:rPr>
          <w:rFonts w:ascii="Times New Roman" w:hAnsi="Times New Roman"/>
          <w:sz w:val="24"/>
          <w:szCs w:val="24"/>
        </w:rPr>
      </w:pPr>
    </w:p>
    <w:p w:rsidR="00926681" w:rsidRDefault="00926681" w:rsidP="00CB21E2">
      <w:pPr>
        <w:pStyle w:val="NoSpacing"/>
        <w:rPr>
          <w:rFonts w:ascii="Times New Roman" w:hAnsi="Times New Roman"/>
          <w:sz w:val="24"/>
          <w:szCs w:val="24"/>
        </w:rPr>
      </w:pPr>
    </w:p>
    <w:p w:rsidR="00926681" w:rsidRDefault="00926681" w:rsidP="00CB21E2">
      <w:pPr>
        <w:pStyle w:val="NoSpacing"/>
        <w:rPr>
          <w:rFonts w:ascii="Times New Roman" w:hAnsi="Times New Roman"/>
          <w:sz w:val="24"/>
          <w:szCs w:val="24"/>
        </w:rPr>
      </w:pPr>
    </w:p>
    <w:p w:rsidR="00926681" w:rsidRDefault="00926681" w:rsidP="00CB21E2">
      <w:pPr>
        <w:pStyle w:val="NoSpacing"/>
        <w:rPr>
          <w:rFonts w:ascii="Times New Roman" w:hAnsi="Times New Roman"/>
          <w:sz w:val="24"/>
          <w:szCs w:val="24"/>
        </w:rPr>
      </w:pPr>
    </w:p>
    <w:p w:rsidR="00926681" w:rsidRDefault="00926681" w:rsidP="00CB21E2">
      <w:pPr>
        <w:pStyle w:val="NoSpacing"/>
        <w:rPr>
          <w:rFonts w:ascii="Times New Roman" w:hAnsi="Times New Roman"/>
          <w:sz w:val="24"/>
          <w:szCs w:val="24"/>
        </w:rPr>
      </w:pPr>
    </w:p>
    <w:p w:rsidR="00926681" w:rsidRDefault="00926681" w:rsidP="00CB21E2">
      <w:pPr>
        <w:pStyle w:val="NoSpacing"/>
        <w:rPr>
          <w:rFonts w:ascii="Times New Roman" w:hAnsi="Times New Roman"/>
          <w:sz w:val="24"/>
          <w:szCs w:val="24"/>
        </w:rPr>
      </w:pPr>
    </w:p>
    <w:p w:rsidR="00926681" w:rsidRDefault="00926681" w:rsidP="00CB21E2">
      <w:pPr>
        <w:pStyle w:val="NoSpacing"/>
        <w:rPr>
          <w:rFonts w:ascii="Times New Roman" w:hAnsi="Times New Roman"/>
          <w:sz w:val="24"/>
          <w:szCs w:val="24"/>
        </w:rPr>
      </w:pPr>
    </w:p>
    <w:p w:rsidR="00926681" w:rsidRDefault="00926681" w:rsidP="001820CA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Результативность обучения по учебным предметам</w:t>
      </w:r>
    </w:p>
    <w:p w:rsidR="00926681" w:rsidRDefault="00926681" w:rsidP="00232E1D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5-11 кл.</w:t>
      </w: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4"/>
        <w:gridCol w:w="2143"/>
        <w:gridCol w:w="1055"/>
        <w:gridCol w:w="1055"/>
        <w:gridCol w:w="1054"/>
        <w:gridCol w:w="1054"/>
        <w:gridCol w:w="1054"/>
        <w:gridCol w:w="1054"/>
        <w:gridCol w:w="1054"/>
        <w:gridCol w:w="1054"/>
        <w:gridCol w:w="1054"/>
        <w:gridCol w:w="1054"/>
        <w:gridCol w:w="1322"/>
        <w:gridCol w:w="1417"/>
      </w:tblGrid>
      <w:tr w:rsidR="00926681" w:rsidRPr="001704AF" w:rsidTr="001704AF">
        <w:tc>
          <w:tcPr>
            <w:tcW w:w="594" w:type="dxa"/>
            <w:vMerge w:val="restart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143" w:type="dxa"/>
            <w:vMerge w:val="restart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055" w:type="dxa"/>
            <w:vMerge w:val="restart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Кол-во об-ся</w:t>
            </w:r>
          </w:p>
        </w:tc>
        <w:tc>
          <w:tcPr>
            <w:tcW w:w="1055" w:type="dxa"/>
            <w:vMerge w:val="restart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н/а</w:t>
            </w:r>
          </w:p>
        </w:tc>
        <w:tc>
          <w:tcPr>
            <w:tcW w:w="2108" w:type="dxa"/>
            <w:gridSpan w:val="2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08" w:type="dxa"/>
            <w:gridSpan w:val="2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08" w:type="dxa"/>
            <w:gridSpan w:val="2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08" w:type="dxa"/>
            <w:gridSpan w:val="2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22" w:type="dxa"/>
            <w:vMerge w:val="restart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Качество знаний</w:t>
            </w:r>
          </w:p>
        </w:tc>
        <w:tc>
          <w:tcPr>
            <w:tcW w:w="1417" w:type="dxa"/>
            <w:vMerge w:val="restart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Средний балл</w:t>
            </w:r>
          </w:p>
        </w:tc>
      </w:tr>
      <w:tr w:rsidR="00926681" w:rsidRPr="001704AF" w:rsidTr="001704AF">
        <w:tc>
          <w:tcPr>
            <w:tcW w:w="594" w:type="dxa"/>
            <w:vMerge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Merge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5" w:type="dxa"/>
            <w:vMerge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5" w:type="dxa"/>
            <w:vMerge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22" w:type="dxa"/>
            <w:vMerge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681" w:rsidRPr="001704AF" w:rsidTr="001704AF">
        <w:tc>
          <w:tcPr>
            <w:tcW w:w="59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3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055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443</w:t>
            </w:r>
          </w:p>
        </w:tc>
        <w:tc>
          <w:tcPr>
            <w:tcW w:w="1055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0,2%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30%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232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52%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18%</w:t>
            </w:r>
          </w:p>
        </w:tc>
        <w:tc>
          <w:tcPr>
            <w:tcW w:w="1322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68%</w:t>
            </w:r>
          </w:p>
        </w:tc>
        <w:tc>
          <w:tcPr>
            <w:tcW w:w="1417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</w:tr>
      <w:tr w:rsidR="00926681" w:rsidRPr="001704AF" w:rsidTr="001704AF">
        <w:tc>
          <w:tcPr>
            <w:tcW w:w="59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43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055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443</w:t>
            </w:r>
          </w:p>
        </w:tc>
        <w:tc>
          <w:tcPr>
            <w:tcW w:w="1055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0,2%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15%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186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42%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43%</w:t>
            </w:r>
          </w:p>
        </w:tc>
        <w:tc>
          <w:tcPr>
            <w:tcW w:w="1322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84%</w:t>
            </w:r>
          </w:p>
        </w:tc>
        <w:tc>
          <w:tcPr>
            <w:tcW w:w="1417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</w:tr>
      <w:tr w:rsidR="00926681" w:rsidRPr="001704AF" w:rsidTr="001704AF">
        <w:tc>
          <w:tcPr>
            <w:tcW w:w="59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43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Англ.язык</w:t>
            </w:r>
          </w:p>
        </w:tc>
        <w:tc>
          <w:tcPr>
            <w:tcW w:w="1055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440</w:t>
            </w:r>
          </w:p>
        </w:tc>
        <w:tc>
          <w:tcPr>
            <w:tcW w:w="1055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0,2%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19%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201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46%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35%</w:t>
            </w:r>
          </w:p>
        </w:tc>
        <w:tc>
          <w:tcPr>
            <w:tcW w:w="1322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81%</w:t>
            </w:r>
          </w:p>
        </w:tc>
        <w:tc>
          <w:tcPr>
            <w:tcW w:w="1417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</w:tr>
      <w:tr w:rsidR="00926681" w:rsidRPr="001704AF" w:rsidTr="001704AF">
        <w:tc>
          <w:tcPr>
            <w:tcW w:w="59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43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055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198</w:t>
            </w:r>
          </w:p>
        </w:tc>
        <w:tc>
          <w:tcPr>
            <w:tcW w:w="1055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26%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43%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31%</w:t>
            </w:r>
          </w:p>
        </w:tc>
        <w:tc>
          <w:tcPr>
            <w:tcW w:w="1322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74%</w:t>
            </w:r>
          </w:p>
        </w:tc>
        <w:tc>
          <w:tcPr>
            <w:tcW w:w="1417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26681" w:rsidRPr="001704AF" w:rsidTr="001704AF">
        <w:tc>
          <w:tcPr>
            <w:tcW w:w="59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43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Алгебра</w:t>
            </w:r>
          </w:p>
        </w:tc>
        <w:tc>
          <w:tcPr>
            <w:tcW w:w="1055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055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36%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43%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54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64%</w:t>
            </w:r>
          </w:p>
        </w:tc>
        <w:tc>
          <w:tcPr>
            <w:tcW w:w="1322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63%</w:t>
            </w:r>
          </w:p>
        </w:tc>
        <w:tc>
          <w:tcPr>
            <w:tcW w:w="1417" w:type="dxa"/>
          </w:tcPr>
          <w:p w:rsidR="00926681" w:rsidRPr="001704AF" w:rsidRDefault="00926681" w:rsidP="00DB12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</w:tr>
      <w:tr w:rsidR="00926681" w:rsidRPr="001704AF" w:rsidTr="001704AF">
        <w:tc>
          <w:tcPr>
            <w:tcW w:w="59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43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Геометрия</w:t>
            </w:r>
          </w:p>
        </w:tc>
        <w:tc>
          <w:tcPr>
            <w:tcW w:w="1055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055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36%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43%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20%</w:t>
            </w:r>
          </w:p>
        </w:tc>
        <w:tc>
          <w:tcPr>
            <w:tcW w:w="1322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66%</w:t>
            </w:r>
          </w:p>
        </w:tc>
        <w:tc>
          <w:tcPr>
            <w:tcW w:w="1417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926681" w:rsidRPr="001704AF" w:rsidTr="001704AF">
        <w:tc>
          <w:tcPr>
            <w:tcW w:w="59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43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1055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443</w:t>
            </w:r>
          </w:p>
        </w:tc>
        <w:tc>
          <w:tcPr>
            <w:tcW w:w="1055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3%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191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43%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27%</w:t>
            </w:r>
          </w:p>
        </w:tc>
        <w:tc>
          <w:tcPr>
            <w:tcW w:w="1322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70%</w:t>
            </w:r>
          </w:p>
        </w:tc>
        <w:tc>
          <w:tcPr>
            <w:tcW w:w="1417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26681" w:rsidRPr="001704AF" w:rsidTr="001704AF">
        <w:tc>
          <w:tcPr>
            <w:tcW w:w="59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43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055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358</w:t>
            </w:r>
          </w:p>
        </w:tc>
        <w:tc>
          <w:tcPr>
            <w:tcW w:w="1055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27%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46%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28%</w:t>
            </w:r>
          </w:p>
        </w:tc>
        <w:tc>
          <w:tcPr>
            <w:tcW w:w="1322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73%</w:t>
            </w:r>
          </w:p>
        </w:tc>
        <w:tc>
          <w:tcPr>
            <w:tcW w:w="1417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926681" w:rsidRPr="001704AF" w:rsidTr="001704AF">
        <w:tc>
          <w:tcPr>
            <w:tcW w:w="59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43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055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443</w:t>
            </w:r>
          </w:p>
        </w:tc>
        <w:tc>
          <w:tcPr>
            <w:tcW w:w="1055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1,1%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29%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232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52%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17%</w:t>
            </w:r>
          </w:p>
        </w:tc>
        <w:tc>
          <w:tcPr>
            <w:tcW w:w="1322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69%</w:t>
            </w:r>
          </w:p>
        </w:tc>
        <w:tc>
          <w:tcPr>
            <w:tcW w:w="1417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926681" w:rsidRPr="001704AF" w:rsidTr="001704AF">
        <w:tc>
          <w:tcPr>
            <w:tcW w:w="59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43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055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443</w:t>
            </w:r>
          </w:p>
        </w:tc>
        <w:tc>
          <w:tcPr>
            <w:tcW w:w="1055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21%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207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47%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32%</w:t>
            </w:r>
          </w:p>
        </w:tc>
        <w:tc>
          <w:tcPr>
            <w:tcW w:w="1322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78%</w:t>
            </w:r>
          </w:p>
        </w:tc>
        <w:tc>
          <w:tcPr>
            <w:tcW w:w="1417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</w:tr>
      <w:tr w:rsidR="00926681" w:rsidRPr="001704AF" w:rsidTr="001704AF">
        <w:tc>
          <w:tcPr>
            <w:tcW w:w="59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43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1055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055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31%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49%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20%</w:t>
            </w:r>
          </w:p>
        </w:tc>
        <w:tc>
          <w:tcPr>
            <w:tcW w:w="1322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68%</w:t>
            </w:r>
          </w:p>
        </w:tc>
        <w:tc>
          <w:tcPr>
            <w:tcW w:w="1417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</w:tr>
      <w:tr w:rsidR="00926681" w:rsidRPr="001704AF" w:rsidTr="001704AF">
        <w:tc>
          <w:tcPr>
            <w:tcW w:w="59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43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1055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1055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35%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46%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19%</w:t>
            </w:r>
          </w:p>
        </w:tc>
        <w:tc>
          <w:tcPr>
            <w:tcW w:w="1322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60%</w:t>
            </w:r>
          </w:p>
        </w:tc>
        <w:tc>
          <w:tcPr>
            <w:tcW w:w="1417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</w:tr>
      <w:tr w:rsidR="00926681" w:rsidRPr="001704AF" w:rsidTr="001704AF">
        <w:tc>
          <w:tcPr>
            <w:tcW w:w="59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43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1055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055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16%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48%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36%</w:t>
            </w:r>
          </w:p>
        </w:tc>
        <w:tc>
          <w:tcPr>
            <w:tcW w:w="1322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86%</w:t>
            </w:r>
          </w:p>
        </w:tc>
        <w:tc>
          <w:tcPr>
            <w:tcW w:w="1417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</w:tr>
      <w:tr w:rsidR="00926681" w:rsidRPr="001704AF" w:rsidTr="001704AF">
        <w:tc>
          <w:tcPr>
            <w:tcW w:w="59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43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1055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372</w:t>
            </w:r>
          </w:p>
        </w:tc>
        <w:tc>
          <w:tcPr>
            <w:tcW w:w="1055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6%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30%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241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64%</w:t>
            </w:r>
          </w:p>
        </w:tc>
        <w:tc>
          <w:tcPr>
            <w:tcW w:w="1322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94%</w:t>
            </w:r>
          </w:p>
        </w:tc>
        <w:tc>
          <w:tcPr>
            <w:tcW w:w="1417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</w:tr>
      <w:tr w:rsidR="00926681" w:rsidRPr="001704AF" w:rsidTr="001704AF">
        <w:tc>
          <w:tcPr>
            <w:tcW w:w="59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43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ИЗО</w:t>
            </w:r>
          </w:p>
        </w:tc>
        <w:tc>
          <w:tcPr>
            <w:tcW w:w="1055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252</w:t>
            </w:r>
          </w:p>
        </w:tc>
        <w:tc>
          <w:tcPr>
            <w:tcW w:w="1055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2%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24%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186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74%</w:t>
            </w:r>
          </w:p>
        </w:tc>
        <w:tc>
          <w:tcPr>
            <w:tcW w:w="1322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98%</w:t>
            </w:r>
          </w:p>
        </w:tc>
        <w:tc>
          <w:tcPr>
            <w:tcW w:w="1417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</w:tr>
      <w:tr w:rsidR="00926681" w:rsidRPr="001704AF" w:rsidTr="001704AF">
        <w:tc>
          <w:tcPr>
            <w:tcW w:w="59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43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5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443</w:t>
            </w:r>
          </w:p>
        </w:tc>
        <w:tc>
          <w:tcPr>
            <w:tcW w:w="1055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0,2%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3%</w:t>
            </w:r>
          </w:p>
        </w:tc>
        <w:tc>
          <w:tcPr>
            <w:tcW w:w="1054" w:type="dxa"/>
          </w:tcPr>
          <w:p w:rsidR="00926681" w:rsidRPr="001704AF" w:rsidRDefault="00926681" w:rsidP="001704AF">
            <w:pPr>
              <w:spacing w:after="0" w:line="240" w:lineRule="auto"/>
            </w:pPr>
            <w:r w:rsidRPr="001704AF">
              <w:t>154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35%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272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61%</w:t>
            </w:r>
          </w:p>
        </w:tc>
        <w:tc>
          <w:tcPr>
            <w:tcW w:w="1322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96%</w:t>
            </w:r>
          </w:p>
        </w:tc>
        <w:tc>
          <w:tcPr>
            <w:tcW w:w="1417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926681" w:rsidRPr="001704AF" w:rsidTr="001704AF">
        <w:tc>
          <w:tcPr>
            <w:tcW w:w="59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43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Немецкий яз.</w:t>
            </w:r>
          </w:p>
        </w:tc>
        <w:tc>
          <w:tcPr>
            <w:tcW w:w="1055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055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15%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21%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64%</w:t>
            </w:r>
          </w:p>
        </w:tc>
        <w:tc>
          <w:tcPr>
            <w:tcW w:w="1322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85%</w:t>
            </w:r>
          </w:p>
        </w:tc>
        <w:tc>
          <w:tcPr>
            <w:tcW w:w="1417" w:type="dxa"/>
          </w:tcPr>
          <w:p w:rsidR="00926681" w:rsidRPr="001704AF" w:rsidRDefault="00926681" w:rsidP="00DC089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</w:tr>
      <w:tr w:rsidR="00926681" w:rsidRPr="001704AF" w:rsidTr="001704AF">
        <w:tc>
          <w:tcPr>
            <w:tcW w:w="59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43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Технологии</w:t>
            </w:r>
          </w:p>
        </w:tc>
        <w:tc>
          <w:tcPr>
            <w:tcW w:w="1055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372</w:t>
            </w:r>
          </w:p>
        </w:tc>
        <w:tc>
          <w:tcPr>
            <w:tcW w:w="1055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0,5%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13%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322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87%</w:t>
            </w:r>
          </w:p>
        </w:tc>
        <w:tc>
          <w:tcPr>
            <w:tcW w:w="1322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99%</w:t>
            </w:r>
          </w:p>
        </w:tc>
        <w:tc>
          <w:tcPr>
            <w:tcW w:w="1417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</w:tr>
      <w:tr w:rsidR="00926681" w:rsidRPr="001704AF" w:rsidTr="001704AF">
        <w:tc>
          <w:tcPr>
            <w:tcW w:w="59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43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ОБЖ</w:t>
            </w:r>
          </w:p>
        </w:tc>
        <w:tc>
          <w:tcPr>
            <w:tcW w:w="1055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055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54%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41%</w:t>
            </w:r>
          </w:p>
        </w:tc>
        <w:tc>
          <w:tcPr>
            <w:tcW w:w="1322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94%</w:t>
            </w:r>
          </w:p>
        </w:tc>
        <w:tc>
          <w:tcPr>
            <w:tcW w:w="1417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</w:tr>
      <w:tr w:rsidR="00926681" w:rsidRPr="001704AF" w:rsidTr="001704AF">
        <w:tc>
          <w:tcPr>
            <w:tcW w:w="59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43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Крымоведение</w:t>
            </w:r>
          </w:p>
        </w:tc>
        <w:tc>
          <w:tcPr>
            <w:tcW w:w="1055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440</w:t>
            </w:r>
          </w:p>
        </w:tc>
        <w:tc>
          <w:tcPr>
            <w:tcW w:w="1055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8%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194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44%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48%</w:t>
            </w:r>
          </w:p>
        </w:tc>
        <w:tc>
          <w:tcPr>
            <w:tcW w:w="1322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92%</w:t>
            </w:r>
          </w:p>
        </w:tc>
        <w:tc>
          <w:tcPr>
            <w:tcW w:w="1417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</w:tr>
      <w:tr w:rsidR="00926681" w:rsidRPr="001704AF" w:rsidTr="001704AF">
        <w:tc>
          <w:tcPr>
            <w:tcW w:w="59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143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ОДНКНР</w:t>
            </w:r>
          </w:p>
        </w:tc>
        <w:tc>
          <w:tcPr>
            <w:tcW w:w="1055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055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6%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45%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49%</w:t>
            </w:r>
          </w:p>
        </w:tc>
        <w:tc>
          <w:tcPr>
            <w:tcW w:w="1322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94%</w:t>
            </w:r>
          </w:p>
        </w:tc>
        <w:tc>
          <w:tcPr>
            <w:tcW w:w="1417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</w:tr>
      <w:tr w:rsidR="00926681" w:rsidRPr="001704AF" w:rsidTr="001704AF">
        <w:tc>
          <w:tcPr>
            <w:tcW w:w="59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143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Родной русский язык</w:t>
            </w:r>
          </w:p>
        </w:tc>
        <w:tc>
          <w:tcPr>
            <w:tcW w:w="1055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055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32%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58%</w:t>
            </w:r>
          </w:p>
        </w:tc>
        <w:tc>
          <w:tcPr>
            <w:tcW w:w="1322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90%</w:t>
            </w:r>
          </w:p>
        </w:tc>
        <w:tc>
          <w:tcPr>
            <w:tcW w:w="1417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926681" w:rsidRPr="001704AF" w:rsidTr="001704AF">
        <w:tc>
          <w:tcPr>
            <w:tcW w:w="59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43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Родная русская литература</w:t>
            </w:r>
          </w:p>
        </w:tc>
        <w:tc>
          <w:tcPr>
            <w:tcW w:w="1055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055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8%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31%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054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61%</w:t>
            </w:r>
          </w:p>
        </w:tc>
        <w:tc>
          <w:tcPr>
            <w:tcW w:w="1322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92%</w:t>
            </w:r>
          </w:p>
        </w:tc>
        <w:tc>
          <w:tcPr>
            <w:tcW w:w="1417" w:type="dxa"/>
          </w:tcPr>
          <w:p w:rsidR="00926681" w:rsidRPr="001704AF" w:rsidRDefault="00926681" w:rsidP="00A67C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704AF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</w:tbl>
    <w:p w:rsidR="00926681" w:rsidRDefault="00926681" w:rsidP="00AA159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Примечания:</w:t>
      </w:r>
    </w:p>
    <w:p w:rsidR="00926681" w:rsidRDefault="00926681" w:rsidP="00AA1598">
      <w:pPr>
        <w:pStyle w:val="NoSpacing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Иващенко Егор (6Г)- Приказ о надомном обучении ( Приказ № 324 от 31.08.2018)</w:t>
      </w:r>
    </w:p>
    <w:p w:rsidR="00926681" w:rsidRDefault="00926681" w:rsidP="00AA1598">
      <w:pPr>
        <w:pStyle w:val="NoSpacing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Самойлова Наталья (6Г)- Приказ об обучении по адаптированной программе ( Приказ №320 от 31.08.2018)</w:t>
      </w:r>
    </w:p>
    <w:p w:rsidR="00926681" w:rsidRDefault="00926681" w:rsidP="00AA1598">
      <w:pPr>
        <w:pStyle w:val="NoSpacing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Самойлов Сергей (8В)- Приказ б обучении по адаптированной программе ( Приказ №320 от 31.08.2018)</w:t>
      </w:r>
    </w:p>
    <w:p w:rsidR="00926681" w:rsidRDefault="00926681" w:rsidP="00232E1D">
      <w:pPr>
        <w:pStyle w:val="NoSpacing"/>
        <w:rPr>
          <w:rFonts w:ascii="Times New Roman" w:hAnsi="Times New Roman"/>
          <w:sz w:val="24"/>
          <w:szCs w:val="24"/>
        </w:rPr>
      </w:pPr>
    </w:p>
    <w:p w:rsidR="00926681" w:rsidRDefault="00926681" w:rsidP="00232E1D">
      <w:pPr>
        <w:pStyle w:val="NoSpacing"/>
        <w:rPr>
          <w:rFonts w:ascii="Times New Roman" w:hAnsi="Times New Roman"/>
          <w:sz w:val="24"/>
          <w:szCs w:val="24"/>
        </w:rPr>
      </w:pPr>
    </w:p>
    <w:p w:rsidR="00926681" w:rsidRDefault="00926681" w:rsidP="00232E1D">
      <w:pPr>
        <w:pStyle w:val="NoSpacing"/>
        <w:rPr>
          <w:rFonts w:ascii="Times New Roman" w:hAnsi="Times New Roman"/>
          <w:sz w:val="28"/>
          <w:szCs w:val="28"/>
        </w:rPr>
      </w:pPr>
    </w:p>
    <w:p w:rsidR="00926681" w:rsidRPr="00CB21E2" w:rsidRDefault="00926681" w:rsidP="00232E1D">
      <w:pPr>
        <w:pStyle w:val="NoSpacing"/>
        <w:rPr>
          <w:rFonts w:ascii="Times New Roman" w:hAnsi="Times New Roman"/>
          <w:sz w:val="24"/>
          <w:szCs w:val="24"/>
        </w:rPr>
      </w:pPr>
    </w:p>
    <w:p w:rsidR="00926681" w:rsidRDefault="00926681" w:rsidP="00CB21E2">
      <w:pPr>
        <w:pStyle w:val="NoSpacing"/>
        <w:rPr>
          <w:rFonts w:ascii="Times New Roman" w:hAnsi="Times New Roman"/>
          <w:sz w:val="24"/>
          <w:szCs w:val="24"/>
        </w:rPr>
      </w:pPr>
    </w:p>
    <w:p w:rsidR="00926681" w:rsidRDefault="00926681" w:rsidP="00CB21E2">
      <w:pPr>
        <w:pStyle w:val="NoSpacing"/>
        <w:rPr>
          <w:rFonts w:ascii="Times New Roman" w:hAnsi="Times New Roman"/>
          <w:sz w:val="24"/>
          <w:szCs w:val="24"/>
        </w:rPr>
      </w:pPr>
    </w:p>
    <w:p w:rsidR="00926681" w:rsidRDefault="00926681" w:rsidP="00CB21E2">
      <w:pPr>
        <w:pStyle w:val="NoSpacing"/>
        <w:rPr>
          <w:rFonts w:ascii="Times New Roman" w:hAnsi="Times New Roman"/>
          <w:sz w:val="24"/>
          <w:szCs w:val="24"/>
        </w:rPr>
      </w:pPr>
    </w:p>
    <w:p w:rsidR="00926681" w:rsidRDefault="00926681" w:rsidP="00CB21E2">
      <w:pPr>
        <w:pStyle w:val="NoSpacing"/>
        <w:rPr>
          <w:rFonts w:ascii="Times New Roman" w:hAnsi="Times New Roman"/>
          <w:sz w:val="24"/>
          <w:szCs w:val="24"/>
        </w:rPr>
      </w:pPr>
    </w:p>
    <w:p w:rsidR="00926681" w:rsidRDefault="00926681" w:rsidP="00CB21E2">
      <w:pPr>
        <w:pStyle w:val="NoSpacing"/>
        <w:rPr>
          <w:rFonts w:ascii="Times New Roman" w:hAnsi="Times New Roman"/>
          <w:sz w:val="24"/>
          <w:szCs w:val="24"/>
        </w:rPr>
      </w:pPr>
    </w:p>
    <w:p w:rsidR="00926681" w:rsidRDefault="00926681" w:rsidP="00CB21E2">
      <w:pPr>
        <w:pStyle w:val="NoSpacing"/>
        <w:rPr>
          <w:rFonts w:ascii="Times New Roman" w:hAnsi="Times New Roman"/>
          <w:sz w:val="24"/>
          <w:szCs w:val="24"/>
        </w:rPr>
      </w:pPr>
    </w:p>
    <w:p w:rsidR="00926681" w:rsidRDefault="00926681" w:rsidP="00CB21E2">
      <w:pPr>
        <w:pStyle w:val="NoSpacing"/>
        <w:rPr>
          <w:rFonts w:ascii="Times New Roman" w:hAnsi="Times New Roman"/>
          <w:sz w:val="24"/>
          <w:szCs w:val="24"/>
        </w:rPr>
      </w:pPr>
    </w:p>
    <w:p w:rsidR="00926681" w:rsidRDefault="00926681" w:rsidP="00CB21E2">
      <w:pPr>
        <w:pStyle w:val="NoSpacing"/>
        <w:rPr>
          <w:rFonts w:ascii="Times New Roman" w:hAnsi="Times New Roman"/>
          <w:sz w:val="24"/>
          <w:szCs w:val="24"/>
        </w:rPr>
      </w:pPr>
    </w:p>
    <w:p w:rsidR="00926681" w:rsidRDefault="00926681" w:rsidP="00CB21E2">
      <w:pPr>
        <w:pStyle w:val="NoSpacing"/>
        <w:rPr>
          <w:rFonts w:ascii="Times New Roman" w:hAnsi="Times New Roman"/>
          <w:sz w:val="24"/>
          <w:szCs w:val="24"/>
        </w:rPr>
      </w:pPr>
    </w:p>
    <w:p w:rsidR="00926681" w:rsidRDefault="00926681" w:rsidP="00CB21E2">
      <w:pPr>
        <w:pStyle w:val="NoSpacing"/>
        <w:rPr>
          <w:rFonts w:ascii="Times New Roman" w:hAnsi="Times New Roman"/>
          <w:sz w:val="24"/>
          <w:szCs w:val="24"/>
        </w:rPr>
      </w:pPr>
    </w:p>
    <w:p w:rsidR="00926681" w:rsidRDefault="00926681" w:rsidP="00BB63F2">
      <w:pPr>
        <w:pStyle w:val="NoSpacing"/>
        <w:rPr>
          <w:rFonts w:ascii="Times New Roman" w:hAnsi="Times New Roman"/>
          <w:sz w:val="28"/>
          <w:szCs w:val="28"/>
        </w:rPr>
      </w:pPr>
    </w:p>
    <w:p w:rsidR="00926681" w:rsidRPr="00CB21E2" w:rsidRDefault="00926681" w:rsidP="00BB63F2">
      <w:pPr>
        <w:pStyle w:val="NoSpacing"/>
        <w:rPr>
          <w:rFonts w:ascii="Times New Roman" w:hAnsi="Times New Roman"/>
          <w:sz w:val="24"/>
          <w:szCs w:val="24"/>
        </w:rPr>
      </w:pPr>
    </w:p>
    <w:sectPr w:rsidR="00926681" w:rsidRPr="00CB21E2" w:rsidSect="00EB6CA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464B1"/>
    <w:multiLevelType w:val="hybridMultilevel"/>
    <w:tmpl w:val="57DCF7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3902F93"/>
    <w:multiLevelType w:val="hybridMultilevel"/>
    <w:tmpl w:val="A0148E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B22139D"/>
    <w:multiLevelType w:val="hybridMultilevel"/>
    <w:tmpl w:val="A03A5100"/>
    <w:lvl w:ilvl="0" w:tplc="51BABB3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371BED"/>
    <w:multiLevelType w:val="hybridMultilevel"/>
    <w:tmpl w:val="241CA9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5026"/>
    <w:rsid w:val="000135A5"/>
    <w:rsid w:val="001704AF"/>
    <w:rsid w:val="001820CA"/>
    <w:rsid w:val="00232E1D"/>
    <w:rsid w:val="00275424"/>
    <w:rsid w:val="00420676"/>
    <w:rsid w:val="00454EF4"/>
    <w:rsid w:val="004D0432"/>
    <w:rsid w:val="004D5D73"/>
    <w:rsid w:val="004E5DF1"/>
    <w:rsid w:val="0050240F"/>
    <w:rsid w:val="00612EE0"/>
    <w:rsid w:val="00795055"/>
    <w:rsid w:val="008035DF"/>
    <w:rsid w:val="00845026"/>
    <w:rsid w:val="00926681"/>
    <w:rsid w:val="00930EA0"/>
    <w:rsid w:val="009D60C9"/>
    <w:rsid w:val="00A67CD4"/>
    <w:rsid w:val="00A960A9"/>
    <w:rsid w:val="00AA1598"/>
    <w:rsid w:val="00BB63F2"/>
    <w:rsid w:val="00BC0D00"/>
    <w:rsid w:val="00BD47D2"/>
    <w:rsid w:val="00BF2C5E"/>
    <w:rsid w:val="00CB21E2"/>
    <w:rsid w:val="00CF1199"/>
    <w:rsid w:val="00D1086E"/>
    <w:rsid w:val="00D22F73"/>
    <w:rsid w:val="00D525B0"/>
    <w:rsid w:val="00DB12B3"/>
    <w:rsid w:val="00DC0898"/>
    <w:rsid w:val="00E77DF5"/>
    <w:rsid w:val="00E9223C"/>
    <w:rsid w:val="00EB6CA3"/>
    <w:rsid w:val="00FD3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19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B6CA3"/>
    <w:rPr>
      <w:lang w:eastAsia="en-US"/>
    </w:rPr>
  </w:style>
  <w:style w:type="table" w:styleId="TableGrid">
    <w:name w:val="Table Grid"/>
    <w:basedOn w:val="TableNormal"/>
    <w:uiPriority w:val="99"/>
    <w:rsid w:val="00EB6C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4</Pages>
  <Words>475</Words>
  <Characters>2708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Итоги учебных достижений обучающихся</dc:title>
  <dc:subject/>
  <dc:creator>User-s</dc:creator>
  <cp:keywords/>
  <dc:description/>
  <cp:lastModifiedBy>User</cp:lastModifiedBy>
  <cp:revision>2</cp:revision>
  <cp:lastPrinted>2017-12-25T06:02:00Z</cp:lastPrinted>
  <dcterms:created xsi:type="dcterms:W3CDTF">2020-02-08T10:43:00Z</dcterms:created>
  <dcterms:modified xsi:type="dcterms:W3CDTF">2020-02-08T10:43:00Z</dcterms:modified>
</cp:coreProperties>
</file>